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242C5CFF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bookmarkStart w:id="2" w:name="_GoBack"/>
      <w:bookmarkEnd w:id="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#83</w:t>
      </w:r>
      <w:r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190157</w:t>
      </w:r>
    </w:p>
    <w:p w14:paraId="3C2915DD" w14:textId="30D36091" w:rsidR="006A45BA" w:rsidRPr="009E2721" w:rsidRDefault="00542AF9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Shenzhen, China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18-21, 2019</w:t>
      </w:r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64089" w:rsidRPr="00C6075E">
        <w:rPr>
          <w:rFonts w:eastAsia="Batang" w:cs="Arial"/>
          <w:sz w:val="18"/>
          <w:szCs w:val="18"/>
          <w:lang w:eastAsia="zh-CN"/>
        </w:rPr>
        <w:t>RP-</w:t>
      </w:r>
      <w:r w:rsidR="00064089" w:rsidRPr="00BA73DF">
        <w:rPr>
          <w:rFonts w:eastAsia="Batang" w:cs="Arial"/>
          <w:sz w:val="18"/>
          <w:szCs w:val="18"/>
          <w:lang w:eastAsia="zh-CN"/>
        </w:rPr>
        <w:t>182255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382C5F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542AF9">
        <w:rPr>
          <w:rFonts w:ascii="Arial" w:eastAsia="Batang" w:hAnsi="Arial"/>
          <w:b/>
          <w:lang w:eastAsia="zh-CN"/>
        </w:rPr>
        <w:t>4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C84B42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C84B42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C84B42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E76343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 w:rsidR="00DB1CDF"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E76343" w:rsidRPr="009E2721" w:rsidRDefault="00C84B42" w:rsidP="00E76343">
            <w:pPr>
              <w:pStyle w:val="TAL"/>
              <w:rPr>
                <w:rFonts w:cs="Arial"/>
              </w:rPr>
            </w:pPr>
            <w:hyperlink r:id="rId15" w:history="1">
              <w:r w:rsidR="00E76343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E76343" w:rsidRDefault="00E76343" w:rsidP="00E76343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16801506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C9776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A0" w14:textId="77777777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AB3399B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C9776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69405F20" w14:textId="65AEA7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76343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58B5D283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C9776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22F3A492" w14:textId="5A153E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E76343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 w:rsidR="00DB1CDF"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E76343" w:rsidRPr="00DF56B9" w:rsidRDefault="00C84B42" w:rsidP="00E76343">
            <w:pPr>
              <w:pStyle w:val="TAL"/>
              <w:rPr>
                <w:rFonts w:cs="Arial"/>
              </w:rPr>
            </w:pPr>
            <w:hyperlink r:id="rId16" w:history="1">
              <w:r w:rsidR="00E76343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5259D84F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BB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E76343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5BCC3E0B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C84B42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F7A9" w14:textId="77777777" w:rsidR="00FC42F2" w:rsidRDefault="00FC42F2">
      <w:r>
        <w:separator/>
      </w:r>
    </w:p>
  </w:endnote>
  <w:endnote w:type="continuationSeparator" w:id="0">
    <w:p w14:paraId="0FC9BB2A" w14:textId="77777777" w:rsidR="00FC42F2" w:rsidRDefault="00FC42F2">
      <w:r>
        <w:continuationSeparator/>
      </w:r>
    </w:p>
  </w:endnote>
  <w:endnote w:type="continuationNotice" w:id="1">
    <w:p w14:paraId="1FDF2CD0" w14:textId="77777777" w:rsidR="00FC42F2" w:rsidRDefault="00FC4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723BF" w14:textId="77777777" w:rsidR="00FC42F2" w:rsidRDefault="00FC42F2">
      <w:r>
        <w:separator/>
      </w:r>
    </w:p>
  </w:footnote>
  <w:footnote w:type="continuationSeparator" w:id="0">
    <w:p w14:paraId="7C885A42" w14:textId="77777777" w:rsidR="00FC42F2" w:rsidRDefault="00FC42F2">
      <w:r>
        <w:continuationSeparator/>
      </w:r>
    </w:p>
  </w:footnote>
  <w:footnote w:type="continuationNotice" w:id="1">
    <w:p w14:paraId="6DF878C9" w14:textId="77777777" w:rsidR="00FC42F2" w:rsidRDefault="00FC4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C4979-B944-42B5-BEBD-7930A56C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2193</Words>
  <Characters>13903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16064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2018-11-06T09:00:00Z</dcterms:created>
  <dcterms:modified xsi:type="dcterms:W3CDTF">2019-03-08T10:12:00Z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